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720C6" w14:textId="77777777" w:rsidR="005266F7" w:rsidRDefault="005266F7" w:rsidP="00796354">
      <w:pPr>
        <w:jc w:val="both"/>
        <w:rPr>
          <w:rFonts w:ascii="Calibri" w:eastAsia="Calibri" w:hAnsi="Calibri" w:cs="Calibri"/>
          <w:snapToGrid w:val="0"/>
          <w:lang w:eastAsia="en-US"/>
        </w:rPr>
      </w:pPr>
    </w:p>
    <w:p w14:paraId="565113A3" w14:textId="0C7EBBB7" w:rsidR="0099453F" w:rsidRPr="0099453F" w:rsidRDefault="0099453F" w:rsidP="0099453F">
      <w:pPr>
        <w:pStyle w:val="Antet"/>
        <w:jc w:val="right"/>
        <w:rPr>
          <w:rFonts w:ascii="Calibri" w:hAnsi="Calibri" w:cs="Calibri"/>
          <w:b/>
        </w:rPr>
      </w:pPr>
      <w:r w:rsidRPr="0099453F">
        <w:rPr>
          <w:rFonts w:ascii="Calibri" w:hAnsi="Calibri" w:cs="Calibri"/>
          <w:b/>
        </w:rPr>
        <w:t>Anexa 1</w:t>
      </w:r>
      <w:r w:rsidR="00CB211B">
        <w:rPr>
          <w:rFonts w:ascii="Calibri" w:hAnsi="Calibri" w:cs="Calibri"/>
          <w:b/>
        </w:rPr>
        <w:t>1</w:t>
      </w:r>
    </w:p>
    <w:p w14:paraId="7F6B2788" w14:textId="77777777" w:rsidR="005505FF" w:rsidRPr="00302941" w:rsidRDefault="005505FF" w:rsidP="005505FF">
      <w:pPr>
        <w:rPr>
          <w:rFonts w:asciiTheme="minorHAnsi" w:hAnsiTheme="minorHAnsi" w:cstheme="minorHAnsi"/>
          <w:b/>
          <w:lang w:eastAsia="en-US"/>
        </w:rPr>
      </w:pPr>
      <w:r w:rsidRPr="00302941">
        <w:rPr>
          <w:rFonts w:asciiTheme="minorHAnsi" w:hAnsiTheme="minorHAnsi" w:cstheme="minorHAnsi"/>
          <w:b/>
          <w:lang w:eastAsia="en-US"/>
        </w:rPr>
        <w:t>PROIECT &lt;Titlu proiect&gt;</w:t>
      </w:r>
    </w:p>
    <w:p w14:paraId="4CD88C02" w14:textId="77777777" w:rsidR="005505FF" w:rsidRPr="00302941" w:rsidRDefault="005505FF" w:rsidP="005505FF">
      <w:pPr>
        <w:rPr>
          <w:rFonts w:asciiTheme="minorHAnsi" w:hAnsiTheme="minorHAnsi" w:cstheme="minorHAnsi"/>
          <w:b/>
          <w:lang w:eastAsia="en-US"/>
        </w:rPr>
      </w:pPr>
      <w:r w:rsidRPr="00302941">
        <w:rPr>
          <w:rFonts w:asciiTheme="minorHAnsi" w:hAnsiTheme="minorHAnsi" w:cstheme="minorHAnsi"/>
          <w:b/>
          <w:lang w:eastAsia="en-US"/>
        </w:rPr>
        <w:t>Prioritatea:</w:t>
      </w:r>
      <w:r>
        <w:rPr>
          <w:rFonts w:asciiTheme="minorHAnsi" w:hAnsiTheme="minorHAnsi" w:cstheme="minorHAnsi"/>
          <w:b/>
          <w:lang w:eastAsia="en-US"/>
        </w:rPr>
        <w:t xml:space="preserve"> 6 O regiune educată</w:t>
      </w:r>
    </w:p>
    <w:p w14:paraId="0DDDB01B" w14:textId="39E0BE21" w:rsidR="005505FF" w:rsidRPr="00302941" w:rsidRDefault="00413BF7" w:rsidP="005505FF">
      <w:pPr>
        <w:rPr>
          <w:rFonts w:asciiTheme="minorHAnsi" w:hAnsiTheme="minorHAnsi" w:cstheme="minorHAnsi"/>
          <w:b/>
          <w:lang w:eastAsia="en-US"/>
        </w:rPr>
      </w:pPr>
      <w:r w:rsidRPr="00910480">
        <w:rPr>
          <w:rFonts w:ascii="Calibri" w:hAnsi="Calibri" w:cs="Calibri"/>
          <w:b/>
          <w:bCs/>
        </w:rPr>
        <w:t>Acțiunea 6.</w:t>
      </w:r>
      <w:r>
        <w:rPr>
          <w:rFonts w:ascii="Calibri" w:hAnsi="Calibri" w:cs="Calibri"/>
          <w:b/>
          <w:bCs/>
        </w:rPr>
        <w:t>4</w:t>
      </w:r>
      <w:r w:rsidRPr="00910480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- </w:t>
      </w:r>
      <w:r w:rsidRPr="002F113A">
        <w:rPr>
          <w:rFonts w:ascii="Calibri" w:hAnsi="Calibri" w:cs="Calibri"/>
          <w:b/>
          <w:bCs/>
          <w:snapToGrid w:val="0"/>
        </w:rPr>
        <w:t>Dezvoltarea rețelei de școli verzi</w:t>
      </w:r>
    </w:p>
    <w:p w14:paraId="0CB9C2EB" w14:textId="77777777" w:rsidR="005505FF" w:rsidRPr="00A05334" w:rsidRDefault="005505FF" w:rsidP="005505FF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BR" w:eastAsia="en-US"/>
        </w:rPr>
      </w:pPr>
    </w:p>
    <w:p w14:paraId="4D77734F" w14:textId="77777777" w:rsidR="005505FF" w:rsidRPr="00A05334" w:rsidRDefault="005505FF" w:rsidP="005505FF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BR" w:eastAsia="en-US"/>
        </w:rPr>
      </w:pPr>
    </w:p>
    <w:p w14:paraId="7A8F718A" w14:textId="77777777" w:rsidR="005505FF" w:rsidRPr="00A05334" w:rsidRDefault="005505FF" w:rsidP="005505FF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BR" w:eastAsia="en-US"/>
        </w:rPr>
      </w:pPr>
    </w:p>
    <w:p w14:paraId="6C03C526" w14:textId="77777777" w:rsidR="005505FF" w:rsidRDefault="005505FF" w:rsidP="005505FF">
      <w:pPr>
        <w:jc w:val="center"/>
        <w:rPr>
          <w:rFonts w:asciiTheme="minorHAnsi" w:hAnsiTheme="minorHAnsi" w:cstheme="minorHAnsi"/>
          <w:b/>
          <w:bCs/>
          <w:snapToGrid w:val="0"/>
          <w:lang w:eastAsia="en-US"/>
        </w:rPr>
      </w:pPr>
      <w:r w:rsidRPr="00542F08">
        <w:rPr>
          <w:rFonts w:asciiTheme="minorHAnsi" w:hAnsiTheme="minorHAnsi" w:cstheme="minorHAnsi"/>
          <w:b/>
          <w:bCs/>
          <w:snapToGrid w:val="0"/>
          <w:lang w:eastAsia="en-US"/>
        </w:rPr>
        <w:t>Tabel centralizator numere cadastrale și obiective de investiție</w:t>
      </w:r>
    </w:p>
    <w:p w14:paraId="67AF331F" w14:textId="77777777" w:rsidR="0099453F" w:rsidRPr="0099453F" w:rsidRDefault="0099453F" w:rsidP="005505FF">
      <w:pPr>
        <w:jc w:val="center"/>
        <w:rPr>
          <w:rFonts w:ascii="Calibri" w:hAnsi="Calibri" w:cs="Calibri"/>
          <w:i/>
        </w:rPr>
      </w:pPr>
      <w:r w:rsidRPr="0099453F">
        <w:rPr>
          <w:rFonts w:ascii="Calibri" w:hAnsi="Calibri" w:cs="Calibri"/>
          <w:i/>
        </w:rPr>
        <w:t>-model orientativ-</w:t>
      </w:r>
    </w:p>
    <w:p w14:paraId="474910E4" w14:textId="77777777" w:rsidR="0099453F" w:rsidRDefault="0099453F" w:rsidP="0099453F">
      <w:pPr>
        <w:rPr>
          <w:rFonts w:ascii="Calibri" w:hAnsi="Calibri" w:cs="Calibri"/>
        </w:rPr>
      </w:pPr>
    </w:p>
    <w:p w14:paraId="5919D27E" w14:textId="77777777" w:rsidR="002A6B7D" w:rsidRDefault="002A6B7D" w:rsidP="0099453F">
      <w:pPr>
        <w:rPr>
          <w:rFonts w:ascii="Calibri" w:hAnsi="Calibri" w:cs="Calibri"/>
        </w:rPr>
      </w:pPr>
    </w:p>
    <w:p w14:paraId="4EAD198B" w14:textId="77777777" w:rsidR="002A6B7D" w:rsidRPr="0099453F" w:rsidRDefault="002A6B7D" w:rsidP="0099453F">
      <w:pPr>
        <w:rPr>
          <w:rFonts w:ascii="Calibri" w:hAnsi="Calibri" w:cs="Calibri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312"/>
        <w:gridCol w:w="1559"/>
        <w:gridCol w:w="1560"/>
        <w:gridCol w:w="1842"/>
      </w:tblGrid>
      <w:tr w:rsidR="0099453F" w:rsidRPr="0099453F" w14:paraId="55BA46C8" w14:textId="77777777" w:rsidTr="0099453F">
        <w:trPr>
          <w:trHeight w:val="2142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9C74E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FE510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  <w:t>Nr. carte funciară/Nr. document de proprietate/</w:t>
            </w:r>
          </w:p>
          <w:p w14:paraId="75A35599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  <w:t>administrare/</w:t>
            </w:r>
          </w:p>
          <w:p w14:paraId="1617D708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  <w:t xml:space="preserve"> </w:t>
            </w:r>
          </w:p>
        </w:tc>
        <w:tc>
          <w:tcPr>
            <w:tcW w:w="231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0F88B" w14:textId="77777777" w:rsidR="0099453F" w:rsidRPr="0099453F" w:rsidRDefault="0099453F" w:rsidP="00E26BA2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Număr cadastral, elemente de identificare a imobilului/mijlocului de transport/bunurilor </w:t>
            </w:r>
          </w:p>
          <w:p w14:paraId="596BAD88" w14:textId="77777777" w:rsidR="0099453F" w:rsidRPr="0099453F" w:rsidRDefault="0099453F" w:rsidP="00E26BA2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D2DB9" w14:textId="77777777" w:rsidR="0099453F" w:rsidRPr="0099453F" w:rsidRDefault="0099453F" w:rsidP="00E26BA2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Suprafaţă</w:t>
            </w:r>
          </w:p>
          <w:p w14:paraId="2FFFDA97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(mp</w:t>
            </w:r>
            <w:r w:rsidRPr="00FA153B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), </w:t>
            </w:r>
            <w:r w:rsidR="00FA153B" w:rsidRPr="00FA153B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teren și/sau clădire</w:t>
            </w:r>
          </w:p>
        </w:tc>
        <w:tc>
          <w:tcPr>
            <w:tcW w:w="156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1982B" w14:textId="77777777" w:rsidR="0099453F" w:rsidRPr="0099453F" w:rsidRDefault="0099453F" w:rsidP="00E26BA2">
            <w:pPr>
              <w:spacing w:after="240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Obiectiv de investiţie aferent proiectului</w:t>
            </w:r>
            <w:r w:rsidR="00FA153B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*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75DC5" w14:textId="77777777" w:rsidR="0099453F" w:rsidRPr="0099453F" w:rsidRDefault="0099453F" w:rsidP="00E26BA2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Istoric, </w:t>
            </w:r>
            <w:r w:rsidRPr="0099453F">
              <w:rPr>
                <w:rFonts w:ascii="Calibri" w:hAnsi="Calibri" w:cs="Calibri"/>
                <w:b/>
                <w:bCs/>
                <w:i/>
                <w:color w:val="000000"/>
                <w:lang w:eastAsia="ro-RO"/>
              </w:rPr>
              <w:t>dacă este cazul</w:t>
            </w:r>
            <w:r w:rsidRPr="0099453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. </w:t>
            </w:r>
          </w:p>
          <w:p w14:paraId="54053897" w14:textId="77777777" w:rsidR="0099453F" w:rsidRPr="0099453F" w:rsidRDefault="0099453F" w:rsidP="00E26BA2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  <w:p w14:paraId="6758D397" w14:textId="77777777" w:rsidR="0099453F" w:rsidRPr="0099453F" w:rsidRDefault="0099453F" w:rsidP="00E26BA2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Se vor menţiona actele privind dezmembrările şi alipirile, etc  </w:t>
            </w:r>
          </w:p>
        </w:tc>
      </w:tr>
      <w:tr w:rsidR="0099453F" w:rsidRPr="0099453F" w14:paraId="2D770FBB" w14:textId="77777777" w:rsidTr="0099453F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A5B51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E2B82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23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80872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8DEAD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33DA3" w14:textId="77777777" w:rsidR="0099453F" w:rsidRPr="0099453F" w:rsidRDefault="0099453F" w:rsidP="00E26BA2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03ED4" w14:textId="77777777" w:rsidR="0099453F" w:rsidRPr="0099453F" w:rsidRDefault="0099453F" w:rsidP="00E26BA2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99453F" w:rsidRPr="0099453F" w14:paraId="4433BB79" w14:textId="77777777" w:rsidTr="0099453F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332B4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DCFEF4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2DAF22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A472AE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D07A6A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5225A" w14:textId="77777777" w:rsidR="0099453F" w:rsidRPr="0099453F" w:rsidRDefault="0099453F" w:rsidP="00E26BA2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</w:tr>
      <w:tr w:rsidR="0099453F" w:rsidRPr="0099453F" w14:paraId="6A188E6A" w14:textId="77777777" w:rsidTr="0099453F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ABF690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1EB17A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3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B73E1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9616C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B282E" w14:textId="77777777" w:rsidR="0099453F" w:rsidRPr="0099453F" w:rsidRDefault="0099453F" w:rsidP="00E26B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512C2C" w14:textId="77777777" w:rsidR="0099453F" w:rsidRPr="0099453F" w:rsidRDefault="0099453F" w:rsidP="00E26BA2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99453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</w:tr>
    </w:tbl>
    <w:p w14:paraId="4B1C7111" w14:textId="77777777" w:rsidR="0099453F" w:rsidRPr="003C105C" w:rsidRDefault="0099453F" w:rsidP="0099453F">
      <w:pPr>
        <w:rPr>
          <w:rFonts w:ascii="Calibri" w:hAnsi="Calibri" w:cs="Calibri"/>
        </w:rPr>
      </w:pPr>
    </w:p>
    <w:p w14:paraId="1D2A7CFC" w14:textId="77777777" w:rsidR="003C0CF4" w:rsidRPr="003C105C" w:rsidRDefault="00FA153B" w:rsidP="00796354">
      <w:pPr>
        <w:jc w:val="both"/>
        <w:rPr>
          <w:rFonts w:ascii="Calibri" w:hAnsi="Calibri" w:cs="Calibri"/>
        </w:rPr>
      </w:pPr>
      <w:r w:rsidRPr="003C105C">
        <w:rPr>
          <w:rFonts w:ascii="Calibri" w:hAnsi="Calibri" w:cs="Calibri"/>
        </w:rPr>
        <w:t>* În coloana “Obiectiv de investiție aferent proie</w:t>
      </w:r>
      <w:r w:rsidR="005341C4">
        <w:rPr>
          <w:rFonts w:ascii="Calibri" w:hAnsi="Calibri" w:cs="Calibri"/>
        </w:rPr>
        <w:t>ctului”, pentru toate imobilele</w:t>
      </w:r>
      <w:r w:rsidRPr="003C105C">
        <w:rPr>
          <w:rFonts w:ascii="Calibri" w:hAnsi="Calibri" w:cs="Calibri"/>
        </w:rPr>
        <w:t xml:space="preserve"> care fac obiectul proiectului (teren/</w:t>
      </w:r>
      <w:r w:rsidR="005341C4">
        <w:rPr>
          <w:rFonts w:ascii="Calibri" w:hAnsi="Calibri" w:cs="Calibri"/>
        </w:rPr>
        <w:t xml:space="preserve"> clă</w:t>
      </w:r>
      <w:r w:rsidRPr="003C105C">
        <w:rPr>
          <w:rFonts w:ascii="Calibri" w:hAnsi="Calibri" w:cs="Calibri"/>
        </w:rPr>
        <w:t>dire) identificate prin extrasele de carte funciară, se vor menționa suprafețele   afectate de lucrările de intervenții propuse  pentru fiecare obiectiv de investiție propus.</w:t>
      </w:r>
    </w:p>
    <w:sectPr w:rsidR="003C0CF4" w:rsidRPr="003C105C" w:rsidSect="00526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16" w:right="991" w:bottom="1985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D2762" w14:textId="77777777" w:rsidR="00A76C78" w:rsidRDefault="00A76C78">
      <w:r>
        <w:separator/>
      </w:r>
    </w:p>
  </w:endnote>
  <w:endnote w:type="continuationSeparator" w:id="0">
    <w:p w14:paraId="15778436" w14:textId="77777777" w:rsidR="00A76C78" w:rsidRDefault="00A76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F33BB" w14:textId="77777777" w:rsidR="00413BF7" w:rsidRDefault="00413BF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D332B11" w14:textId="77777777">
      <w:trPr>
        <w:cantSplit/>
        <w:trHeight w:hRule="exact" w:val="340"/>
        <w:hidden/>
      </w:trPr>
      <w:tc>
        <w:tcPr>
          <w:tcW w:w="9210" w:type="dxa"/>
        </w:tcPr>
        <w:p w14:paraId="5F6EEAD1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6F080E87" w14:textId="77777777" w:rsidR="00F12E7F" w:rsidRDefault="00317152" w:rsidP="00F12E7F">
    <w:pPr>
      <w:pStyle w:val="Subsol"/>
    </w:pPr>
    <w:r>
      <w:rPr>
        <w:lang w:eastAsia="ro-RO"/>
      </w:rPr>
      <w:drawing>
        <wp:anchor distT="0" distB="0" distL="114300" distR="114300" simplePos="0" relativeHeight="251664384" behindDoc="0" locked="0" layoutInCell="1" allowOverlap="1" wp14:anchorId="64E6330E" wp14:editId="6E417CB2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159A5FC" wp14:editId="47418EFC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9BBA6A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9173C9A" wp14:editId="4B7CBEB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9BD763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ADDD29" wp14:editId="280A1D7A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EB064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65CC9FB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0BD6326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61312" behindDoc="0" locked="0" layoutInCell="1" allowOverlap="1" wp14:anchorId="271991E9" wp14:editId="1AFF612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224BB4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0B07" w14:textId="77777777" w:rsidR="00072DDE" w:rsidRDefault="00317152">
    <w:pPr>
      <w:pStyle w:val="Subsol"/>
    </w:pPr>
    <w:r>
      <w:rPr>
        <w:lang w:eastAsia="ro-RO"/>
      </w:rPr>
      <w:drawing>
        <wp:anchor distT="0" distB="0" distL="114300" distR="114300" simplePos="0" relativeHeight="251659264" behindDoc="0" locked="0" layoutInCell="1" allowOverlap="1" wp14:anchorId="01D6E93C" wp14:editId="2CBE63B0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F0315F5" wp14:editId="546E1944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5407E3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ECC2790" wp14:editId="19167B55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15AB18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E863251" wp14:editId="4D44F703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DD18D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36CF16E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576CF52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56192" behindDoc="0" locked="0" layoutInCell="1" allowOverlap="1" wp14:anchorId="69C500A9" wp14:editId="45B733A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B2D4C" w14:textId="77777777" w:rsidR="00A76C78" w:rsidRDefault="00A76C78">
      <w:r>
        <w:separator/>
      </w:r>
    </w:p>
  </w:footnote>
  <w:footnote w:type="continuationSeparator" w:id="0">
    <w:p w14:paraId="3ABAC66C" w14:textId="77777777" w:rsidR="00A76C78" w:rsidRDefault="00A76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A84D2" w14:textId="51541351" w:rsidR="00413BF7" w:rsidRDefault="00A76C78">
    <w:pPr>
      <w:pStyle w:val="Antet"/>
    </w:pPr>
    <w:r>
      <w:pict w14:anchorId="2F1B9C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43141" o:spid="_x0000_s1026" type="#_x0000_t136" style="position:absolute;margin-left:0;margin-top:0;width:567.95pt;height:113.5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BD095" w14:textId="6D4A0EC0" w:rsidR="002B3BB9" w:rsidRPr="00851382" w:rsidRDefault="00A76C78">
    <w:pPr>
      <w:pStyle w:val="Antet"/>
      <w:rPr>
        <w:color w:val="999999"/>
      </w:rPr>
    </w:pPr>
    <w:r>
      <w:pict w14:anchorId="47D910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43142" o:spid="_x0000_s1027" type="#_x0000_t136" style="position:absolute;margin-left:0;margin-top:0;width:567.95pt;height:113.5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  <w:r w:rsidR="00317152" w:rsidRPr="00851382">
      <w:rPr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51E00C6B" wp14:editId="1B4944EF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465D59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677EF95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  <w:p w14:paraId="77EDC768" w14:textId="77777777" w:rsidR="002B3BB9" w:rsidRDefault="002B3B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B1E4D" w14:textId="44F6217A" w:rsidR="002B3BB9" w:rsidRDefault="00A76C78">
    <w:pPr>
      <w:pStyle w:val="Antet"/>
      <w:tabs>
        <w:tab w:val="clear" w:pos="4536"/>
        <w:tab w:val="clear" w:pos="9072"/>
        <w:tab w:val="left" w:pos="6473"/>
      </w:tabs>
    </w:pPr>
    <w:r>
      <w:pict w14:anchorId="6906CD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43140" o:spid="_x0000_s1025" type="#_x0000_t136" style="position:absolute;margin-left:0;margin-top:0;width:567.95pt;height:113.5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  <w:r w:rsidR="00317152">
      <w:rPr>
        <w:lang w:eastAsia="ro-RO"/>
      </w:rPr>
      <w:drawing>
        <wp:anchor distT="0" distB="0" distL="114300" distR="114300" simplePos="0" relativeHeight="251652096" behindDoc="0" locked="0" layoutInCell="1" allowOverlap="1" wp14:anchorId="523ECFE9" wp14:editId="4EBB071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7152">
      <w:rPr>
        <w:lang w:eastAsia="ro-RO"/>
      </w:rPr>
      <w:drawing>
        <wp:anchor distT="0" distB="0" distL="114300" distR="114300" simplePos="0" relativeHeight="251653120" behindDoc="0" locked="0" layoutInCell="1" allowOverlap="1" wp14:anchorId="780B06D1" wp14:editId="5A11727D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7152">
      <w:rPr>
        <w:lang w:eastAsia="ro-RO"/>
      </w:rPr>
      <w:drawing>
        <wp:anchor distT="0" distB="0" distL="114300" distR="114300" simplePos="0" relativeHeight="251654144" behindDoc="0" locked="0" layoutInCell="1" allowOverlap="1" wp14:anchorId="6A621B45" wp14:editId="50BD1B8E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6549894">
    <w:abstractNumId w:val="3"/>
  </w:num>
  <w:num w:numId="2" w16cid:durableId="1469400016">
    <w:abstractNumId w:val="2"/>
  </w:num>
  <w:num w:numId="3" w16cid:durableId="2077438861">
    <w:abstractNumId w:val="1"/>
  </w:num>
  <w:num w:numId="4" w16cid:durableId="1390104801">
    <w:abstractNumId w:val="8"/>
  </w:num>
  <w:num w:numId="5" w16cid:durableId="936447318">
    <w:abstractNumId w:val="0"/>
  </w:num>
  <w:num w:numId="6" w16cid:durableId="732851979">
    <w:abstractNumId w:val="7"/>
  </w:num>
  <w:num w:numId="7" w16cid:durableId="16859808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8230891">
    <w:abstractNumId w:val="4"/>
  </w:num>
  <w:num w:numId="9" w16cid:durableId="565842086">
    <w:abstractNumId w:val="6"/>
  </w:num>
  <w:num w:numId="10" w16cid:durableId="240603055">
    <w:abstractNumId w:val="10"/>
  </w:num>
  <w:num w:numId="11" w16cid:durableId="1665813843">
    <w:abstractNumId w:val="5"/>
  </w:num>
  <w:num w:numId="12" w16cid:durableId="19177381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63CF6"/>
    <w:rsid w:val="00072DDE"/>
    <w:rsid w:val="00080850"/>
    <w:rsid w:val="0009018B"/>
    <w:rsid w:val="00094830"/>
    <w:rsid w:val="000C2AAE"/>
    <w:rsid w:val="00110896"/>
    <w:rsid w:val="001175F2"/>
    <w:rsid w:val="0012685D"/>
    <w:rsid w:val="001357F6"/>
    <w:rsid w:val="00141ED9"/>
    <w:rsid w:val="00144BFD"/>
    <w:rsid w:val="00183F78"/>
    <w:rsid w:val="001C2100"/>
    <w:rsid w:val="001C4BDF"/>
    <w:rsid w:val="001E7D06"/>
    <w:rsid w:val="00241038"/>
    <w:rsid w:val="00255002"/>
    <w:rsid w:val="00287137"/>
    <w:rsid w:val="002A6B7D"/>
    <w:rsid w:val="002B3BB9"/>
    <w:rsid w:val="002C46CD"/>
    <w:rsid w:val="002D4D83"/>
    <w:rsid w:val="002E07E9"/>
    <w:rsid w:val="002F1246"/>
    <w:rsid w:val="00317152"/>
    <w:rsid w:val="00326DC2"/>
    <w:rsid w:val="00351F71"/>
    <w:rsid w:val="00376CFE"/>
    <w:rsid w:val="003C0CF4"/>
    <w:rsid w:val="003C105C"/>
    <w:rsid w:val="003E2E03"/>
    <w:rsid w:val="00413BF7"/>
    <w:rsid w:val="00474F02"/>
    <w:rsid w:val="00523BEA"/>
    <w:rsid w:val="005266F7"/>
    <w:rsid w:val="005341C4"/>
    <w:rsid w:val="005505FF"/>
    <w:rsid w:val="00561F8E"/>
    <w:rsid w:val="005A2511"/>
    <w:rsid w:val="005A6B00"/>
    <w:rsid w:val="005C21C9"/>
    <w:rsid w:val="005C7AFF"/>
    <w:rsid w:val="00600836"/>
    <w:rsid w:val="00643AC4"/>
    <w:rsid w:val="00660809"/>
    <w:rsid w:val="006B79B9"/>
    <w:rsid w:val="006F14B9"/>
    <w:rsid w:val="007209E0"/>
    <w:rsid w:val="00754551"/>
    <w:rsid w:val="00796354"/>
    <w:rsid w:val="007A69A6"/>
    <w:rsid w:val="007C403D"/>
    <w:rsid w:val="007D40F0"/>
    <w:rsid w:val="00851382"/>
    <w:rsid w:val="0087265A"/>
    <w:rsid w:val="0088290B"/>
    <w:rsid w:val="008C26CE"/>
    <w:rsid w:val="008E7688"/>
    <w:rsid w:val="00936CF8"/>
    <w:rsid w:val="00950345"/>
    <w:rsid w:val="0095716B"/>
    <w:rsid w:val="0099453F"/>
    <w:rsid w:val="009F711B"/>
    <w:rsid w:val="00A06DE4"/>
    <w:rsid w:val="00A76C78"/>
    <w:rsid w:val="00A82042"/>
    <w:rsid w:val="00AB1EDA"/>
    <w:rsid w:val="00AE4990"/>
    <w:rsid w:val="00B15233"/>
    <w:rsid w:val="00B24E12"/>
    <w:rsid w:val="00B565C5"/>
    <w:rsid w:val="00BD3175"/>
    <w:rsid w:val="00C05C7A"/>
    <w:rsid w:val="00C416F1"/>
    <w:rsid w:val="00C707BE"/>
    <w:rsid w:val="00C80A1D"/>
    <w:rsid w:val="00C82AD1"/>
    <w:rsid w:val="00C916A3"/>
    <w:rsid w:val="00CB211B"/>
    <w:rsid w:val="00CC6C98"/>
    <w:rsid w:val="00D22014"/>
    <w:rsid w:val="00D94812"/>
    <w:rsid w:val="00DD113C"/>
    <w:rsid w:val="00E26BA2"/>
    <w:rsid w:val="00E31672"/>
    <w:rsid w:val="00E753B1"/>
    <w:rsid w:val="00EF25AA"/>
    <w:rsid w:val="00EF6CD7"/>
    <w:rsid w:val="00F12E7F"/>
    <w:rsid w:val="00F302EB"/>
    <w:rsid w:val="00FA153B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69371F"/>
  <w15:chartTrackingRefBased/>
  <w15:docId w15:val="{7FFA7944-5D50-41A1-88E5-6316F4A8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uiPriority w:val="99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58643-FCB8-40D6-B650-AF8D16FD4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878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6</cp:revision>
  <cp:lastPrinted>2022-03-29T08:07:00Z</cp:lastPrinted>
  <dcterms:created xsi:type="dcterms:W3CDTF">2023-08-03T09:35:00Z</dcterms:created>
  <dcterms:modified xsi:type="dcterms:W3CDTF">2026-04-29T05:56:00Z</dcterms:modified>
</cp:coreProperties>
</file>